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682" w14:textId="77777777" w:rsidR="00D411A3" w:rsidRPr="00490393" w:rsidRDefault="00490393" w:rsidP="00311E5F">
      <w:p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490393">
        <w:rPr>
          <w:rFonts w:ascii="Arial" w:hAnsi="Arial" w:cs="Arial"/>
          <w:b/>
          <w:sz w:val="28"/>
          <w:szCs w:val="28"/>
          <w:lang w:val="en-GB"/>
        </w:rPr>
        <w:t>Tenderer consortium / working group declaration</w:t>
      </w:r>
    </w:p>
    <w:p w14:paraId="39B170DA" w14:textId="77777777" w:rsidR="00256AC1" w:rsidRPr="00490393" w:rsidRDefault="00256AC1" w:rsidP="00D22262">
      <w:pPr>
        <w:rPr>
          <w:rFonts w:ascii="Arial" w:hAnsi="Arial" w:cs="Arial"/>
          <w:lang w:val="en-GB"/>
        </w:rPr>
      </w:pPr>
    </w:p>
    <w:p w14:paraId="67433D0D" w14:textId="77777777" w:rsidR="00256AC1" w:rsidRPr="00490393" w:rsidRDefault="00256AC1" w:rsidP="00D22262">
      <w:pPr>
        <w:rPr>
          <w:rFonts w:ascii="Arial" w:hAnsi="Arial" w:cs="Arial"/>
          <w:lang w:val="en-GB"/>
        </w:rPr>
      </w:pPr>
    </w:p>
    <w:tbl>
      <w:tblPr>
        <w:tblW w:w="9709" w:type="dxa"/>
        <w:tblLayout w:type="fixed"/>
        <w:tblCellMar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433"/>
      </w:tblGrid>
      <w:tr w:rsidR="00D411A3" w:rsidRPr="00D97DAF" w14:paraId="5F3CD278" w14:textId="77777777" w:rsidTr="008D699C">
        <w:trPr>
          <w:trHeight w:val="283"/>
        </w:trPr>
        <w:tc>
          <w:tcPr>
            <w:tcW w:w="1276" w:type="dxa"/>
            <w:vAlign w:val="bottom"/>
          </w:tcPr>
          <w:p w14:paraId="1989FE1B" w14:textId="77777777" w:rsidR="00D411A3" w:rsidRPr="00D97DAF" w:rsidRDefault="00490393" w:rsidP="00311E5F">
            <w:pPr>
              <w:ind w:left="-74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</w:rPr>
              <w:t>Procurement</w:t>
            </w:r>
          </w:p>
        </w:tc>
        <w:bookmarkStart w:id="0" w:name="IA_Textanfang"/>
        <w:tc>
          <w:tcPr>
            <w:tcW w:w="8433" w:type="dxa"/>
            <w:tcBorders>
              <w:bottom w:val="single" w:sz="4" w:space="0" w:color="auto"/>
            </w:tcBorders>
            <w:vAlign w:val="bottom"/>
          </w:tcPr>
          <w:p w14:paraId="5DE6183D" w14:textId="6DC32E99" w:rsidR="0003742B" w:rsidRPr="00D97DAF" w:rsidRDefault="00836C4A" w:rsidP="00311E5F">
            <w:pPr>
              <w:ind w:left="-74"/>
              <w:rPr>
                <w:rFonts w:ascii="Arial" w:hAnsi="Arial" w:cs="Arial"/>
                <w:b/>
                <w:color w:val="000000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 w:rsidR="00366A95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658B5">
              <w:rPr>
                <w:rFonts w:ascii="Arial" w:hAnsi="Arial" w:cs="Arial"/>
                <w:b/>
                <w:noProof/>
                <w:color w:val="000000"/>
              </w:rPr>
              <w:t>26-2000079740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  <w:bookmarkEnd w:id="0"/>
          </w:p>
        </w:tc>
      </w:tr>
      <w:tr w:rsidR="008D699C" w:rsidRPr="00D97DAF" w14:paraId="07D3D6A8" w14:textId="77777777" w:rsidTr="008D699C">
        <w:trPr>
          <w:trHeight w:hRule="exact" w:val="227"/>
        </w:trPr>
        <w:tc>
          <w:tcPr>
            <w:tcW w:w="1276" w:type="dxa"/>
            <w:vAlign w:val="bottom"/>
          </w:tcPr>
          <w:p w14:paraId="3B633E87" w14:textId="77777777" w:rsidR="008D699C" w:rsidRPr="00490393" w:rsidRDefault="008D699C" w:rsidP="00490393">
            <w:pPr>
              <w:spacing w:before="40"/>
              <w:ind w:left="-74"/>
              <w:rPr>
                <w:rFonts w:ascii="Arial" w:hAnsi="Arial" w:cs="Arial"/>
                <w:lang w:val="en-GB"/>
              </w:rPr>
            </w:pPr>
          </w:p>
        </w:tc>
        <w:tc>
          <w:tcPr>
            <w:tcW w:w="8433" w:type="dxa"/>
            <w:tcBorders>
              <w:top w:val="single" w:sz="4" w:space="0" w:color="auto"/>
            </w:tcBorders>
            <w:vAlign w:val="bottom"/>
          </w:tcPr>
          <w:p w14:paraId="6962A153" w14:textId="77777777" w:rsidR="008D699C" w:rsidRDefault="008D699C" w:rsidP="00311E5F">
            <w:pPr>
              <w:ind w:left="-74"/>
              <w:rPr>
                <w:rFonts w:ascii="Arial" w:hAnsi="Arial" w:cs="Arial"/>
                <w:b/>
                <w:color w:val="000000"/>
              </w:rPr>
            </w:pPr>
          </w:p>
        </w:tc>
      </w:tr>
      <w:tr w:rsidR="00D411A3" w:rsidRPr="006658B5" w14:paraId="0D6E08F1" w14:textId="77777777" w:rsidTr="008D699C">
        <w:trPr>
          <w:trHeight w:val="283"/>
        </w:trPr>
        <w:tc>
          <w:tcPr>
            <w:tcW w:w="1276" w:type="dxa"/>
            <w:vAlign w:val="bottom"/>
          </w:tcPr>
          <w:p w14:paraId="64DE94EA" w14:textId="77777777" w:rsidR="00D411A3" w:rsidRPr="00490393" w:rsidRDefault="00490393" w:rsidP="008D699C">
            <w:pPr>
              <w:spacing w:before="40"/>
              <w:ind w:left="-74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lang w:val="en-GB"/>
              </w:rPr>
              <w:t>Supplies or services to be p</w:t>
            </w:r>
            <w:r w:rsidR="008D699C">
              <w:rPr>
                <w:rFonts w:ascii="Arial" w:hAnsi="Arial" w:cs="Arial"/>
                <w:lang w:val="en-GB"/>
              </w:rPr>
              <w:t>rovided</w:t>
            </w:r>
          </w:p>
        </w:tc>
        <w:tc>
          <w:tcPr>
            <w:tcW w:w="8433" w:type="dxa"/>
            <w:tcBorders>
              <w:bottom w:val="single" w:sz="4" w:space="0" w:color="auto"/>
            </w:tcBorders>
            <w:vAlign w:val="bottom"/>
          </w:tcPr>
          <w:p w14:paraId="4A03C374" w14:textId="381A315D" w:rsidR="00D411A3" w:rsidRPr="006658B5" w:rsidRDefault="00311E5F" w:rsidP="00311E5F">
            <w:pPr>
              <w:ind w:left="-7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58B5">
              <w:rPr>
                <w:rFonts w:ascii="Arial" w:hAnsi="Arial" w:cs="Arial"/>
                <w:b/>
                <w:color w:val="000000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</w:rPr>
            </w:r>
            <w:r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6658B5" w:rsidRPr="006658B5">
              <w:rPr>
                <w:rFonts w:ascii="Arial" w:hAnsi="Arial" w:cs="Arial"/>
                <w:b/>
                <w:noProof/>
                <w:color w:val="000000"/>
                <w:lang w:val="en-US"/>
              </w:rPr>
              <w:t xml:space="preserve">Framework Agreement for the supply of </w:t>
            </w:r>
            <w:r w:rsidR="006658B5">
              <w:rPr>
                <w:rFonts w:ascii="Arial" w:hAnsi="Arial" w:cs="Arial"/>
                <w:b/>
                <w:noProof/>
                <w:color w:val="000000"/>
                <w:lang w:val="en-US"/>
              </w:rPr>
              <w:t>S</w:t>
            </w:r>
            <w:r w:rsidR="006658B5" w:rsidRPr="006658B5">
              <w:rPr>
                <w:rFonts w:ascii="Arial" w:hAnsi="Arial" w:cs="Arial"/>
                <w:b/>
                <w:noProof/>
                <w:color w:val="000000"/>
                <w:lang w:val="en-US"/>
              </w:rPr>
              <w:t>ustainable Aviation Fuel Certificates</w:t>
            </w:r>
            <w:r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5159CA2F" w14:textId="77777777" w:rsidR="00D411A3" w:rsidRPr="006658B5" w:rsidRDefault="00D411A3" w:rsidP="00D22262">
      <w:pPr>
        <w:rPr>
          <w:rFonts w:ascii="Arial" w:hAnsi="Arial" w:cs="Arial"/>
          <w:lang w:val="en-US"/>
        </w:rPr>
      </w:pPr>
    </w:p>
    <w:p w14:paraId="7CAE5599" w14:textId="77777777" w:rsidR="00D411A3" w:rsidRPr="00490393" w:rsidRDefault="00490393" w:rsidP="00DF522D">
      <w:pPr>
        <w:spacing w:before="240" w:after="120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We, the undersigned members of a tenderer consortium stated hereinafter,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3"/>
        <w:gridCol w:w="955"/>
        <w:gridCol w:w="1701"/>
      </w:tblGrid>
      <w:tr w:rsidR="00D97DAF" w:rsidRPr="00490393" w14:paraId="3B1611D8" w14:textId="77777777" w:rsidTr="00311E5F">
        <w:trPr>
          <w:trHeight w:hRule="exact" w:val="400"/>
        </w:trPr>
        <w:tc>
          <w:tcPr>
            <w:tcW w:w="7053" w:type="dxa"/>
            <w:tcBorders>
              <w:bottom w:val="single" w:sz="4" w:space="0" w:color="auto"/>
            </w:tcBorders>
            <w:vAlign w:val="center"/>
          </w:tcPr>
          <w:p w14:paraId="4716B755" w14:textId="77777777" w:rsidR="00D97DAF" w:rsidRPr="00D97DAF" w:rsidRDefault="00490393">
            <w:pPr>
              <w:spacing w:before="40"/>
              <w:ind w:left="-74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  <w:color w:val="000000"/>
              </w:rPr>
              <w:t xml:space="preserve">Member 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D97DAF" w:rsidRPr="00D97DAF">
              <w:rPr>
                <w:rFonts w:ascii="Arial" w:hAnsi="Arial" w:cs="Arial"/>
                <w:b/>
                <w:color w:val="000000"/>
              </w:rP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14:paraId="4D840F52" w14:textId="77777777" w:rsidR="00D97DAF" w:rsidRPr="00490393" w:rsidRDefault="00490393" w:rsidP="00D97DAF">
            <w:pPr>
              <w:spacing w:before="40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lang w:val="en-GB"/>
              </w:rPr>
              <w:t>VAT ID: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E4C95A7" w14:textId="77777777" w:rsidR="00D97DAF" w:rsidRPr="00490393" w:rsidRDefault="00D97DAF" w:rsidP="00D97DAF">
            <w:pPr>
              <w:spacing w:before="40"/>
              <w:rPr>
                <w:rFonts w:ascii="Arial" w:hAnsi="Arial" w:cs="Arial"/>
                <w:lang w:val="en-GB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90393">
              <w:rPr>
                <w:rFonts w:ascii="Arial" w:hAnsi="Arial" w:cs="Arial"/>
                <w:b/>
                <w:color w:val="000000"/>
                <w:lang w:val="en-GB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490393" w14:paraId="7E1E3E45" w14:textId="77777777" w:rsidTr="00311E5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4DB4" w14:textId="77777777" w:rsidR="00D97DAF" w:rsidRPr="00490393" w:rsidRDefault="00490393">
            <w:pPr>
              <w:spacing w:before="40"/>
              <w:ind w:left="-74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color w:val="000000"/>
                <w:lang w:val="en-GB"/>
              </w:rPr>
              <w:t xml:space="preserve">Member 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7DAF" w:rsidRPr="00490393">
              <w:rPr>
                <w:rFonts w:ascii="Arial" w:hAnsi="Arial" w:cs="Arial"/>
                <w:b/>
                <w:color w:val="000000"/>
                <w:lang w:val="en-GB"/>
              </w:rPr>
              <w:instrText xml:space="preserve"> FORMTEXT </w:instrText>
            </w:r>
            <w:r w:rsidR="00D97DAF" w:rsidRPr="00D97DAF">
              <w:rPr>
                <w:rFonts w:ascii="Arial" w:hAnsi="Arial" w:cs="Arial"/>
                <w:b/>
                <w:color w:val="000000"/>
              </w:rP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E21D" w14:textId="77777777" w:rsidR="00D97DAF" w:rsidRPr="00490393" w:rsidRDefault="00490393" w:rsidP="007D0307">
            <w:pPr>
              <w:spacing w:before="40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lang w:val="en-GB"/>
              </w:rPr>
              <w:t>VAT 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1F57" w14:textId="77777777" w:rsidR="00D97DAF" w:rsidRPr="00490393" w:rsidRDefault="00D97DAF" w:rsidP="007D0307">
            <w:pPr>
              <w:spacing w:before="40"/>
              <w:rPr>
                <w:rFonts w:ascii="Arial" w:hAnsi="Arial" w:cs="Arial"/>
                <w:lang w:val="en-GB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90393">
              <w:rPr>
                <w:rFonts w:ascii="Arial" w:hAnsi="Arial" w:cs="Arial"/>
                <w:b/>
                <w:color w:val="000000"/>
                <w:lang w:val="en-GB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2B75171D" w14:textId="77777777" w:rsidTr="00311E5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CBF5" w14:textId="77777777" w:rsidR="00D97DAF" w:rsidRPr="00490393" w:rsidRDefault="00490393" w:rsidP="00ED4F18">
            <w:pPr>
              <w:spacing w:before="40"/>
              <w:ind w:left="-74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color w:val="000000"/>
                <w:lang w:val="en-GB"/>
              </w:rPr>
              <w:t xml:space="preserve">Member 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7DAF" w:rsidRPr="00490393">
              <w:rPr>
                <w:rFonts w:ascii="Arial" w:hAnsi="Arial" w:cs="Arial"/>
                <w:b/>
                <w:color w:val="000000"/>
                <w:lang w:val="en-GB"/>
              </w:rPr>
              <w:instrText xml:space="preserve"> FORMTEXT </w:instrText>
            </w:r>
            <w:r w:rsidR="00D97DAF" w:rsidRPr="00D97DAF">
              <w:rPr>
                <w:rFonts w:ascii="Arial" w:hAnsi="Arial" w:cs="Arial"/>
                <w:b/>
                <w:color w:val="000000"/>
              </w:rP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6F9E" w14:textId="77777777" w:rsidR="00D97DAF" w:rsidRPr="00490393" w:rsidRDefault="00490393" w:rsidP="007D0307">
            <w:pPr>
              <w:spacing w:before="40"/>
              <w:rPr>
                <w:rFonts w:ascii="Arial" w:hAnsi="Arial" w:cs="Arial"/>
                <w:lang w:val="en-GB"/>
              </w:rPr>
            </w:pPr>
            <w:r w:rsidRPr="00490393">
              <w:rPr>
                <w:rFonts w:ascii="Arial" w:hAnsi="Arial" w:cs="Arial"/>
                <w:lang w:val="en-GB"/>
              </w:rPr>
              <w:t>VAT 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EAC4E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90393">
              <w:rPr>
                <w:rFonts w:ascii="Arial" w:hAnsi="Arial" w:cs="Arial"/>
                <w:b/>
                <w:color w:val="000000"/>
                <w:lang w:val="en-GB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12FCC415" w14:textId="77777777" w:rsidTr="00311E5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77CB" w14:textId="77777777" w:rsidR="00D97DAF" w:rsidRPr="00D97DAF" w:rsidRDefault="00490393" w:rsidP="00ED4F18">
            <w:pPr>
              <w:spacing w:before="40"/>
              <w:ind w:left="-74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  <w:color w:val="000000"/>
              </w:rPr>
              <w:t xml:space="preserve">Member 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D97DAF" w:rsidRPr="00D97DAF">
              <w:rPr>
                <w:rFonts w:ascii="Arial" w:hAnsi="Arial" w:cs="Arial"/>
                <w:b/>
                <w:color w:val="000000"/>
              </w:rP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92CB" w14:textId="77777777" w:rsidR="00D97DAF" w:rsidRPr="00D97DAF" w:rsidRDefault="00490393" w:rsidP="007D0307">
            <w:pPr>
              <w:spacing w:before="40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</w:rPr>
              <w:t>VAT 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4CBC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F953A3" w:rsidRPr="00D97DAF" w14:paraId="1E4DDC6E" w14:textId="77777777" w:rsidTr="00311E5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0FCE" w14:textId="77777777" w:rsidR="00F953A3" w:rsidRPr="00D97DAF" w:rsidRDefault="00490393" w:rsidP="00A451A5">
            <w:pPr>
              <w:spacing w:before="40"/>
              <w:ind w:left="-74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  <w:color w:val="000000"/>
              </w:rPr>
              <w:t xml:space="preserve">Member </w:t>
            </w:r>
            <w:r w:rsidR="00F953A3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53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F953A3" w:rsidRPr="00D97DAF">
              <w:rPr>
                <w:rFonts w:ascii="Arial" w:hAnsi="Arial" w:cs="Arial"/>
                <w:b/>
                <w:color w:val="000000"/>
              </w:rPr>
            </w:r>
            <w:r w:rsidR="00F953A3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F953A3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953A3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953A3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953A3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953A3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F953A3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11D4" w14:textId="77777777" w:rsidR="00F953A3" w:rsidRPr="00D97DAF" w:rsidRDefault="00490393" w:rsidP="00A451A5">
            <w:pPr>
              <w:spacing w:before="40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</w:rPr>
              <w:t>VAT 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AA23" w14:textId="77777777" w:rsidR="00F953A3" w:rsidRPr="00D97DAF" w:rsidRDefault="00F953A3" w:rsidP="00A451A5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97DAF" w:rsidRPr="00D97DAF" w14:paraId="3F47E6DA" w14:textId="77777777" w:rsidTr="00311E5F">
        <w:trPr>
          <w:trHeight w:hRule="exact" w:val="400"/>
        </w:trPr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2807" w14:textId="77777777" w:rsidR="00D97DAF" w:rsidRPr="00D97DAF" w:rsidRDefault="00490393">
            <w:pPr>
              <w:spacing w:before="40"/>
              <w:ind w:left="-74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  <w:color w:val="000000"/>
              </w:rPr>
              <w:t xml:space="preserve">Member 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="00D97DAF" w:rsidRPr="00D97DAF">
              <w:rPr>
                <w:rFonts w:ascii="Arial" w:hAnsi="Arial" w:cs="Arial"/>
                <w:b/>
                <w:color w:val="000000"/>
              </w:rPr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D97DAF"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53A2" w14:textId="77777777" w:rsidR="00D97DAF" w:rsidRPr="00D97DAF" w:rsidRDefault="00490393" w:rsidP="007D0307">
            <w:pPr>
              <w:spacing w:before="40"/>
              <w:rPr>
                <w:rFonts w:ascii="Arial" w:hAnsi="Arial" w:cs="Arial"/>
              </w:rPr>
            </w:pPr>
            <w:r w:rsidRPr="00490393">
              <w:rPr>
                <w:rFonts w:ascii="Arial" w:hAnsi="Arial" w:cs="Arial"/>
              </w:rPr>
              <w:t>VAT ID: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571" w14:textId="77777777" w:rsidR="00D97DAF" w:rsidRPr="00D97DAF" w:rsidRDefault="00D97DAF" w:rsidP="007D0307">
            <w:pPr>
              <w:spacing w:before="40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44701B20" w14:textId="77777777" w:rsidR="00D411A3" w:rsidRPr="00490393" w:rsidRDefault="00490393" w:rsidP="008D699C">
      <w:pPr>
        <w:spacing w:before="120" w:after="240"/>
        <w:jc w:val="both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 xml:space="preserve">shall, if awarded the contract, </w:t>
      </w:r>
      <w:r w:rsidR="008D699C">
        <w:rPr>
          <w:rFonts w:ascii="Arial" w:hAnsi="Arial" w:cs="Arial"/>
          <w:lang w:val="en-GB"/>
        </w:rPr>
        <w:t>provide</w:t>
      </w:r>
      <w:r w:rsidRPr="00490393">
        <w:rPr>
          <w:rFonts w:ascii="Arial" w:hAnsi="Arial" w:cs="Arial"/>
          <w:lang w:val="en-GB"/>
        </w:rPr>
        <w:t xml:space="preserve"> the solicited supplies and/or services as a consortium, duly bearing joint and several liability</w:t>
      </w:r>
      <w:r w:rsidR="00D97DAF" w:rsidRPr="00D97DAF">
        <w:rPr>
          <w:rStyle w:val="Funotenzeichen"/>
          <w:rFonts w:ascii="Arial" w:hAnsi="Arial" w:cs="Arial"/>
          <w:position w:val="6"/>
          <w:sz w:val="14"/>
          <w:szCs w:val="14"/>
          <w:vertAlign w:val="baseline"/>
        </w:rPr>
        <w:footnoteReference w:id="1"/>
      </w:r>
      <w:r w:rsidR="00D411A3" w:rsidRPr="00490393">
        <w:rPr>
          <w:rFonts w:ascii="Arial" w:hAnsi="Arial" w:cs="Arial"/>
          <w:lang w:val="en-GB"/>
        </w:rPr>
        <w:t>.</w:t>
      </w:r>
    </w:p>
    <w:p w14:paraId="1BCD83FA" w14:textId="77777777" w:rsidR="00D411A3" w:rsidRPr="00490393" w:rsidRDefault="00490393" w:rsidP="00D22262">
      <w:pPr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The authorised representative of the working group is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411A3" w:rsidRPr="00D97DAF" w14:paraId="3BD978AD" w14:textId="77777777">
        <w:trPr>
          <w:trHeight w:hRule="exact" w:val="400"/>
        </w:trPr>
        <w:tc>
          <w:tcPr>
            <w:tcW w:w="9709" w:type="dxa"/>
            <w:tcBorders>
              <w:bottom w:val="single" w:sz="4" w:space="0" w:color="auto"/>
            </w:tcBorders>
            <w:vAlign w:val="center"/>
          </w:tcPr>
          <w:p w14:paraId="364CD022" w14:textId="77777777" w:rsidR="00D411A3" w:rsidRPr="00D97DAF" w:rsidRDefault="00836C4A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1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411A3" w:rsidRPr="00D97DAF" w14:paraId="4B5A6A3B" w14:textId="77777777">
        <w:trPr>
          <w:trHeight w:hRule="exact" w:val="400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53E6" w14:textId="77777777" w:rsidR="00D411A3" w:rsidRPr="00D97DAF" w:rsidRDefault="00836C4A">
            <w:pPr>
              <w:spacing w:before="40"/>
              <w:ind w:left="-74"/>
              <w:rPr>
                <w:rFonts w:ascii="Arial" w:hAnsi="Arial" w:cs="Arial"/>
              </w:rPr>
            </w:pPr>
            <w:r w:rsidRPr="00D97DAF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411A3" w:rsidRPr="00D97DAF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  <w:color w:val="000000"/>
              </w:rPr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="0053778D" w:rsidRPr="00D97DAF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D97DAF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66AA44CE" w14:textId="77777777" w:rsidR="00D411A3" w:rsidRDefault="00D411A3" w:rsidP="00490393">
      <w:pPr>
        <w:spacing w:after="120"/>
        <w:rPr>
          <w:rFonts w:ascii="Arial" w:hAnsi="Arial" w:cs="Arial"/>
        </w:rPr>
      </w:pPr>
    </w:p>
    <w:p w14:paraId="2D1E77D7" w14:textId="77777777" w:rsidR="00490393" w:rsidRPr="00490393" w:rsidRDefault="00490393" w:rsidP="00490393">
      <w:pPr>
        <w:spacing w:after="120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We hereby declare that</w:t>
      </w:r>
    </w:p>
    <w:p w14:paraId="04E84741" w14:textId="77777777" w:rsidR="00490393" w:rsidRPr="00490393" w:rsidRDefault="00490393" w:rsidP="00DF522D">
      <w:pPr>
        <w:spacing w:after="80"/>
        <w:ind w:left="284" w:hanging="284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1.</w:t>
      </w:r>
      <w:r w:rsidRPr="00490393">
        <w:rPr>
          <w:rFonts w:ascii="Arial" w:hAnsi="Arial" w:cs="Arial"/>
          <w:lang w:val="en-GB"/>
        </w:rPr>
        <w:tab/>
        <w:t>the authorised representative shall legally represent the working group in its dealings vis-à-vis the contracting authority,</w:t>
      </w:r>
    </w:p>
    <w:p w14:paraId="5E023B6A" w14:textId="77777777" w:rsidR="00490393" w:rsidRPr="00490393" w:rsidRDefault="00490393" w:rsidP="00DF522D">
      <w:pPr>
        <w:spacing w:after="80"/>
        <w:ind w:left="284" w:hanging="284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2.</w:t>
      </w:r>
      <w:r w:rsidRPr="00490393">
        <w:rPr>
          <w:rFonts w:ascii="Arial" w:hAnsi="Arial" w:cs="Arial"/>
          <w:lang w:val="en-GB"/>
        </w:rPr>
        <w:tab/>
        <w:t>the authorised representative shall be entitled, with discharging effect, and without restriction, to receive payments for each member.</w:t>
      </w:r>
    </w:p>
    <w:p w14:paraId="16AE3132" w14:textId="77777777" w:rsidR="00490393" w:rsidRPr="00490393" w:rsidRDefault="00490393" w:rsidP="00DF522D">
      <w:pPr>
        <w:spacing w:after="240"/>
        <w:ind w:left="284" w:hanging="284"/>
        <w:rPr>
          <w:rFonts w:ascii="Arial" w:hAnsi="Arial" w:cs="Arial"/>
          <w:lang w:val="en-GB"/>
        </w:rPr>
      </w:pPr>
      <w:r w:rsidRPr="00490393">
        <w:rPr>
          <w:rFonts w:ascii="Arial" w:hAnsi="Arial" w:cs="Arial"/>
          <w:lang w:val="en-GB"/>
        </w:rPr>
        <w:t>3.</w:t>
      </w:r>
      <w:r w:rsidRPr="00490393">
        <w:rPr>
          <w:rFonts w:ascii="Arial" w:hAnsi="Arial" w:cs="Arial"/>
          <w:lang w:val="en-GB"/>
        </w:rPr>
        <w:tab/>
        <w:t xml:space="preserve">all members of the working group shall remain jointly and severally liable beyond dissolution of the working group for the performance of all obligations under the contract – notably for the contractual </w:t>
      </w:r>
      <w:r w:rsidR="008D699C">
        <w:rPr>
          <w:rFonts w:ascii="Arial" w:hAnsi="Arial" w:cs="Arial"/>
          <w:lang w:val="en-GB"/>
        </w:rPr>
        <w:t xml:space="preserve">provision </w:t>
      </w:r>
      <w:r w:rsidRPr="00490393">
        <w:rPr>
          <w:rFonts w:ascii="Arial" w:hAnsi="Arial" w:cs="Arial"/>
          <w:lang w:val="en-GB"/>
        </w:rPr>
        <w:t xml:space="preserve">of the supplies and/or services, including invoicing, warranty and compensation matters – and for the reimbursement of excess payments as a joint and several </w:t>
      </w:r>
      <w:proofErr w:type="gramStart"/>
      <w:r w:rsidRPr="00490393">
        <w:rPr>
          <w:rFonts w:ascii="Arial" w:hAnsi="Arial" w:cs="Arial"/>
          <w:lang w:val="en-GB"/>
        </w:rPr>
        <w:t>debtor</w:t>
      </w:r>
      <w:proofErr w:type="gramEnd"/>
      <w:r w:rsidRPr="00490393">
        <w:rPr>
          <w:rFonts w:ascii="Arial" w:hAnsi="Arial" w:cs="Arial"/>
          <w:lang w:val="en-GB"/>
        </w:rPr>
        <w:t>.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8"/>
        <w:gridCol w:w="840"/>
        <w:gridCol w:w="4431"/>
      </w:tblGrid>
      <w:tr w:rsidR="00F953A3" w:rsidRPr="00D97DAF" w14:paraId="2C982024" w14:textId="77777777" w:rsidTr="00311E5F">
        <w:tc>
          <w:tcPr>
            <w:tcW w:w="4438" w:type="dxa"/>
            <w:vAlign w:val="center"/>
          </w:tcPr>
          <w:p w14:paraId="33A1FCEB" w14:textId="77777777" w:rsidR="00F953A3" w:rsidRPr="00D97DAF" w:rsidRDefault="0049039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  <w:r w:rsidRPr="00490393">
              <w:rPr>
                <w:rFonts w:ascii="Arial" w:hAnsi="Arial" w:cs="Arial"/>
                <w:sz w:val="16"/>
              </w:rPr>
              <w:t>Place, date</w:t>
            </w:r>
          </w:p>
        </w:tc>
        <w:tc>
          <w:tcPr>
            <w:tcW w:w="840" w:type="dxa"/>
            <w:vAlign w:val="center"/>
          </w:tcPr>
          <w:p w14:paraId="68708E39" w14:textId="77777777" w:rsidR="00F953A3" w:rsidRPr="00D97DAF" w:rsidRDefault="00F953A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4431" w:type="dxa"/>
            <w:vAlign w:val="center"/>
          </w:tcPr>
          <w:p w14:paraId="410D0C28" w14:textId="77777777" w:rsidR="00F953A3" w:rsidRPr="00D97DAF" w:rsidRDefault="00490393" w:rsidP="00730AAC">
            <w:pPr>
              <w:spacing w:after="40"/>
              <w:ind w:left="-74"/>
              <w:jc w:val="both"/>
              <w:rPr>
                <w:rFonts w:ascii="Arial" w:hAnsi="Arial" w:cs="Arial"/>
                <w:sz w:val="16"/>
              </w:rPr>
            </w:pPr>
            <w:r w:rsidRPr="00490393">
              <w:rPr>
                <w:rFonts w:ascii="Arial" w:hAnsi="Arial" w:cs="Arial"/>
                <w:sz w:val="16"/>
              </w:rPr>
              <w:t>Signature/stamp where applicable</w:t>
            </w:r>
          </w:p>
        </w:tc>
      </w:tr>
      <w:tr w:rsidR="00F953A3" w:rsidRPr="00D97DAF" w14:paraId="6B6623A0" w14:textId="77777777" w:rsidTr="00311E5F">
        <w:trPr>
          <w:trHeight w:hRule="exact" w:val="400"/>
        </w:trPr>
        <w:tc>
          <w:tcPr>
            <w:tcW w:w="4438" w:type="dxa"/>
            <w:tcBorders>
              <w:bottom w:val="single" w:sz="4" w:space="0" w:color="auto"/>
            </w:tcBorders>
            <w:vAlign w:val="center"/>
          </w:tcPr>
          <w:p w14:paraId="6315D51A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bookmarkEnd w:id="1"/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Text3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2"/>
          </w:p>
        </w:tc>
        <w:tc>
          <w:tcPr>
            <w:tcW w:w="840" w:type="dxa"/>
            <w:vAlign w:val="center"/>
          </w:tcPr>
          <w:p w14:paraId="579D1FFC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bottom w:val="single" w:sz="4" w:space="0" w:color="auto"/>
            </w:tcBorders>
            <w:vAlign w:val="center"/>
          </w:tcPr>
          <w:p w14:paraId="41E0E2B5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  <w:bookmarkEnd w:id="3"/>
          </w:p>
        </w:tc>
      </w:tr>
      <w:tr w:rsidR="00F953A3" w:rsidRPr="00D97DAF" w14:paraId="6A007EC1" w14:textId="77777777" w:rsidTr="00311E5F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A437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AB5ABD2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68F6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2F456FC1" w14:textId="77777777" w:rsidTr="00311E5F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A6B4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A071325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3E6C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15EF19F9" w14:textId="77777777" w:rsidTr="00311E5F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13A3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5D47037E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EA38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1C6D8FE2" w14:textId="77777777" w:rsidTr="00311E5F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1EB5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EDAB08A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6D1C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953A3" w:rsidRPr="00D97DAF" w14:paraId="0FEEFD18" w14:textId="77777777" w:rsidTr="00311E5F">
        <w:trPr>
          <w:trHeight w:hRule="exact" w:val="400"/>
        </w:trPr>
        <w:tc>
          <w:tcPr>
            <w:tcW w:w="4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59A3C" w14:textId="77777777" w:rsidR="00F953A3" w:rsidRPr="00D97DAF" w:rsidRDefault="00F953A3" w:rsidP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 w:rsidRPr="00D97DAF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97DAF">
              <w:rPr>
                <w:rFonts w:ascii="Arial" w:hAnsi="Arial" w:cs="Arial"/>
                <w:b/>
              </w:rPr>
              <w:instrText xml:space="preserve"> FORMTEXT </w:instrText>
            </w:r>
            <w:r w:rsidRPr="00D97DAF">
              <w:rPr>
                <w:rFonts w:ascii="Arial" w:hAnsi="Arial" w:cs="Arial"/>
                <w:b/>
              </w:rPr>
            </w:r>
            <w:r w:rsidRPr="00D97DAF">
              <w:rPr>
                <w:rFonts w:ascii="Arial" w:hAnsi="Arial" w:cs="Arial"/>
                <w:b/>
              </w:rPr>
              <w:fldChar w:fldCharType="separate"/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  <w:noProof/>
              </w:rPr>
              <w:t> </w:t>
            </w:r>
            <w:r w:rsidRPr="00D97DAF">
              <w:rPr>
                <w:rFonts w:ascii="Arial" w:hAnsi="Arial" w:cs="Arial"/>
                <w:b/>
              </w:rPr>
              <w:fldChar w:fldCharType="end"/>
            </w:r>
            <w:r w:rsidRPr="00D97DAF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40" w:type="dxa"/>
            <w:vAlign w:val="center"/>
          </w:tcPr>
          <w:p w14:paraId="4D6AAE10" w14:textId="77777777" w:rsidR="00F953A3" w:rsidRPr="00D97DAF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737B" w14:textId="77777777" w:rsidR="00F953A3" w:rsidRDefault="00F953A3">
            <w:pPr>
              <w:spacing w:before="40"/>
              <w:ind w:left="-7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E70392A" w14:textId="77777777" w:rsidR="00D411A3" w:rsidRPr="008D699C" w:rsidRDefault="00D411A3">
      <w:pPr>
        <w:jc w:val="both"/>
        <w:rPr>
          <w:rFonts w:ascii="Arial" w:hAnsi="Arial" w:cs="Arial"/>
          <w:sz w:val="12"/>
          <w:szCs w:val="4"/>
        </w:rPr>
      </w:pPr>
    </w:p>
    <w:sectPr w:rsidR="00D411A3" w:rsidRPr="008D699C" w:rsidSect="00F81AAF">
      <w:footerReference w:type="default" r:id="rId8"/>
      <w:headerReference w:type="first" r:id="rId9"/>
      <w:footerReference w:type="first" r:id="rId10"/>
      <w:pgSz w:w="11906" w:h="16838" w:code="9"/>
      <w:pgMar w:top="1814" w:right="1134" w:bottom="567" w:left="1191" w:header="72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C848" w14:textId="77777777" w:rsidR="00C9203A" w:rsidRDefault="00C9203A" w:rsidP="00352A93">
      <w:r>
        <w:separator/>
      </w:r>
    </w:p>
  </w:endnote>
  <w:endnote w:type="continuationSeparator" w:id="0">
    <w:p w14:paraId="3575F77A" w14:textId="77777777" w:rsidR="00C9203A" w:rsidRDefault="00C9203A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C65BB" w14:textId="77777777" w:rsidR="00D411A3" w:rsidRDefault="00490393">
    <w:pPr>
      <w:pStyle w:val="Fuzeile"/>
      <w:tabs>
        <w:tab w:val="clear" w:pos="4536"/>
      </w:tabs>
      <w:rPr>
        <w:rFonts w:ascii="Arial" w:hAnsi="Arial"/>
        <w:sz w:val="16"/>
      </w:rPr>
    </w:pPr>
    <w:r>
      <w:rPr>
        <w:rFonts w:ascii="Arial" w:hAnsi="Arial"/>
        <w:sz w:val="14"/>
      </w:rPr>
      <w:t>Form</w:t>
    </w:r>
    <w:r w:rsidR="00256AC1">
      <w:rPr>
        <w:rFonts w:ascii="Arial" w:hAnsi="Arial"/>
        <w:sz w:val="14"/>
      </w:rPr>
      <w:t xml:space="preserve"> </w:t>
    </w:r>
    <w:proofErr w:type="gramStart"/>
    <w:r w:rsidR="00256AC1">
      <w:rPr>
        <w:rFonts w:ascii="Arial" w:hAnsi="Arial"/>
        <w:sz w:val="14"/>
      </w:rPr>
      <w:t>11031  (</w:t>
    </w:r>
    <w:proofErr w:type="gramEnd"/>
    <w:r w:rsidR="00256AC1">
      <w:rPr>
        <w:rFonts w:ascii="Arial" w:hAnsi="Arial"/>
        <w:sz w:val="14"/>
      </w:rPr>
      <w:t>PC</w:t>
    </w:r>
    <w:r w:rsidR="00DF522D">
      <w:rPr>
        <w:rFonts w:ascii="Arial" w:hAnsi="Arial"/>
        <w:sz w:val="14"/>
      </w:rPr>
      <w:t>-engl.</w:t>
    </w:r>
    <w:r w:rsidR="00256AC1">
      <w:rPr>
        <w:rFonts w:ascii="Arial" w:hAnsi="Arial"/>
        <w:sz w:val="14"/>
      </w:rPr>
      <w:t xml:space="preserve">)    </w:t>
    </w:r>
    <w:r w:rsidR="002018FB">
      <w:rPr>
        <w:rFonts w:ascii="Arial" w:hAnsi="Arial"/>
        <w:sz w:val="14"/>
      </w:rPr>
      <w:t>0</w:t>
    </w:r>
    <w:r w:rsidR="008D699C">
      <w:rPr>
        <w:rFonts w:ascii="Arial" w:hAnsi="Arial"/>
        <w:sz w:val="14"/>
      </w:rPr>
      <w:t>4</w:t>
    </w:r>
    <w:r w:rsidR="00D411A3">
      <w:rPr>
        <w:rFonts w:ascii="Arial" w:hAnsi="Arial"/>
        <w:sz w:val="14"/>
      </w:rPr>
      <w:t>.</w:t>
    </w:r>
    <w:r>
      <w:rPr>
        <w:rFonts w:ascii="Arial" w:hAnsi="Arial"/>
        <w:sz w:val="14"/>
      </w:rPr>
      <w:t>2</w:t>
    </w:r>
    <w:r w:rsidR="00256AC1">
      <w:rPr>
        <w:rFonts w:ascii="Arial" w:hAnsi="Arial"/>
        <w:sz w:val="14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B511" w14:textId="77777777" w:rsidR="00F81AAF" w:rsidRDefault="00490393" w:rsidP="00F81AAF">
    <w:pPr>
      <w:pStyle w:val="Fuzeile"/>
      <w:tabs>
        <w:tab w:val="clear" w:pos="4536"/>
      </w:tabs>
      <w:rPr>
        <w:rFonts w:ascii="Arial" w:hAnsi="Arial"/>
        <w:sz w:val="16"/>
      </w:rPr>
    </w:pPr>
    <w:r>
      <w:rPr>
        <w:rFonts w:ascii="Arial" w:hAnsi="Arial"/>
        <w:sz w:val="14"/>
      </w:rPr>
      <w:t>Form</w:t>
    </w:r>
    <w:r w:rsidR="00F81AAF">
      <w:rPr>
        <w:rFonts w:ascii="Arial" w:hAnsi="Arial"/>
        <w:sz w:val="14"/>
      </w:rPr>
      <w:t xml:space="preserve"> </w:t>
    </w:r>
    <w:proofErr w:type="gramStart"/>
    <w:r w:rsidR="00F81AAF">
      <w:rPr>
        <w:rFonts w:ascii="Arial" w:hAnsi="Arial"/>
        <w:sz w:val="14"/>
      </w:rPr>
      <w:t>11031  (</w:t>
    </w:r>
    <w:proofErr w:type="gramEnd"/>
    <w:r w:rsidR="00F81AAF">
      <w:rPr>
        <w:rFonts w:ascii="Arial" w:hAnsi="Arial"/>
        <w:sz w:val="14"/>
      </w:rPr>
      <w:t>PC</w:t>
    </w:r>
    <w:r w:rsidR="00DF522D">
      <w:rPr>
        <w:rFonts w:ascii="Arial" w:hAnsi="Arial"/>
        <w:sz w:val="14"/>
      </w:rPr>
      <w:t>-engl.</w:t>
    </w:r>
    <w:r w:rsidR="00F81AAF">
      <w:rPr>
        <w:rFonts w:ascii="Arial" w:hAnsi="Arial"/>
        <w:sz w:val="14"/>
      </w:rPr>
      <w:t xml:space="preserve">)    </w:t>
    </w:r>
    <w:r w:rsidR="00D97DAF">
      <w:rPr>
        <w:rFonts w:ascii="Arial" w:hAnsi="Arial"/>
        <w:sz w:val="14"/>
      </w:rPr>
      <w:t>0</w:t>
    </w:r>
    <w:r w:rsidR="008D699C">
      <w:rPr>
        <w:rFonts w:ascii="Arial" w:hAnsi="Arial"/>
        <w:sz w:val="14"/>
      </w:rPr>
      <w:t>4</w:t>
    </w:r>
    <w:r w:rsidR="00D97DAF">
      <w:rPr>
        <w:rFonts w:ascii="Arial" w:hAnsi="Arial"/>
        <w:sz w:val="14"/>
      </w:rPr>
      <w:t>.</w:t>
    </w:r>
    <w:r>
      <w:rPr>
        <w:rFonts w:ascii="Arial" w:hAnsi="Arial"/>
        <w:sz w:val="14"/>
      </w:rPr>
      <w:t>2</w:t>
    </w:r>
    <w:r w:rsidR="00D97DAF">
      <w:rPr>
        <w:rFonts w:ascii="Arial" w:hAnsi="Arial"/>
        <w:sz w:val="1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CE0A" w14:textId="77777777" w:rsidR="00C9203A" w:rsidRPr="00D97DAF" w:rsidRDefault="00C9203A" w:rsidP="00D97DAF">
      <w:pPr>
        <w:pStyle w:val="Fuzeil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</w:t>
      </w:r>
    </w:p>
  </w:footnote>
  <w:footnote w:type="continuationSeparator" w:id="0">
    <w:p w14:paraId="21F38803" w14:textId="77777777" w:rsidR="00C9203A" w:rsidRDefault="00C9203A" w:rsidP="00352A93">
      <w:r>
        <w:continuationSeparator/>
      </w:r>
    </w:p>
  </w:footnote>
  <w:footnote w:id="1">
    <w:p w14:paraId="6A6F45D0" w14:textId="77777777" w:rsidR="00D97DAF" w:rsidRPr="00490393" w:rsidRDefault="00D97DAF" w:rsidP="00E60C62">
      <w:pPr>
        <w:pStyle w:val="Funotentext"/>
        <w:spacing w:before="20" w:line="180" w:lineRule="exact"/>
        <w:ind w:left="142" w:hanging="142"/>
        <w:jc w:val="both"/>
        <w:rPr>
          <w:rFonts w:ascii="Arial" w:hAnsi="Arial" w:cs="Arial"/>
          <w:b/>
          <w:sz w:val="16"/>
          <w:szCs w:val="16"/>
          <w:lang w:val="en-GB"/>
        </w:rPr>
      </w:pPr>
      <w:r w:rsidRPr="00E60C62">
        <w:rPr>
          <w:rStyle w:val="Funotenzeichen"/>
          <w:rFonts w:ascii="Arial" w:hAnsi="Arial" w:cs="Arial"/>
          <w:sz w:val="16"/>
          <w:szCs w:val="16"/>
        </w:rPr>
        <w:footnoteRef/>
      </w:r>
      <w:r w:rsidRPr="00490393">
        <w:rPr>
          <w:rFonts w:ascii="Arial" w:hAnsi="Arial" w:cs="Arial"/>
          <w:b/>
          <w:sz w:val="16"/>
          <w:szCs w:val="16"/>
          <w:lang w:val="en-GB"/>
        </w:rPr>
        <w:t xml:space="preserve"> </w:t>
      </w:r>
      <w:r w:rsidRPr="00490393">
        <w:rPr>
          <w:rFonts w:ascii="Arial" w:hAnsi="Arial" w:cs="Arial"/>
          <w:b/>
          <w:sz w:val="16"/>
          <w:szCs w:val="16"/>
          <w:lang w:val="en-GB"/>
        </w:rPr>
        <w:tab/>
      </w:r>
      <w:r w:rsidR="00490393" w:rsidRPr="00490393">
        <w:rPr>
          <w:rFonts w:ascii="Arial" w:hAnsi="Arial" w:cs="Arial"/>
          <w:b/>
          <w:sz w:val="16"/>
          <w:szCs w:val="16"/>
          <w:lang w:val="en-GB"/>
        </w:rPr>
        <w:t>When submitting its tender, the tenderer consortium must simultaneously submit a written declaration issued by all its members.</w:t>
      </w:r>
    </w:p>
    <w:p w14:paraId="49D619FF" w14:textId="77777777" w:rsidR="00D97DAF" w:rsidRPr="00490393" w:rsidRDefault="00D97DAF" w:rsidP="008D699C">
      <w:pPr>
        <w:pStyle w:val="Funotentext"/>
        <w:spacing w:before="20" w:after="240" w:line="180" w:lineRule="exact"/>
        <w:ind w:left="142" w:hanging="142"/>
        <w:jc w:val="both"/>
        <w:rPr>
          <w:rFonts w:ascii="Arial" w:hAnsi="Arial" w:cs="Arial"/>
          <w:b/>
          <w:sz w:val="16"/>
          <w:szCs w:val="16"/>
          <w:lang w:val="en-GB"/>
        </w:rPr>
      </w:pPr>
      <w:r w:rsidRPr="00490393">
        <w:rPr>
          <w:rFonts w:ascii="Arial" w:hAnsi="Arial" w:cs="Arial"/>
          <w:b/>
          <w:sz w:val="16"/>
          <w:szCs w:val="16"/>
          <w:lang w:val="en-GB"/>
        </w:rPr>
        <w:tab/>
      </w:r>
      <w:r w:rsidR="00490393" w:rsidRPr="00490393">
        <w:rPr>
          <w:rFonts w:ascii="Arial" w:hAnsi="Arial" w:cs="Arial"/>
          <w:b/>
          <w:sz w:val="16"/>
          <w:szCs w:val="16"/>
          <w:lang w:val="en-GB"/>
        </w:rPr>
        <w:t>Where requested by the procurement office, the entire body of consortium members shall submit a declaration, signed by each of them, or one bearing their advanced or qualified electronic signatures.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7B96" w14:textId="77777777" w:rsidR="00F81AAF" w:rsidRDefault="00F81AAF">
    <w:pPr>
      <w:pStyle w:val="Kopfzeile"/>
    </w:pPr>
    <w:r w:rsidRPr="00F81AAF">
      <w:rPr>
        <w:noProof/>
      </w:rPr>
      <w:drawing>
        <wp:anchor distT="0" distB="0" distL="114300" distR="114300" simplePos="0" relativeHeight="251659264" behindDoc="0" locked="1" layoutInCell="1" allowOverlap="1" wp14:anchorId="56D65ED9" wp14:editId="79018CC3">
          <wp:simplePos x="0" y="0"/>
          <wp:positionH relativeFrom="page">
            <wp:align>center</wp:align>
          </wp:positionH>
          <wp:positionV relativeFrom="paragraph">
            <wp:posOffset>-437882</wp:posOffset>
          </wp:positionV>
          <wp:extent cx="2099524" cy="1152659"/>
          <wp:effectExtent l="19050" t="0" r="0" b="0"/>
          <wp:wrapNone/>
          <wp:docPr id="1" name="Grafik 1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7617" cy="11514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A6D0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171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oKW"/>
  </w:docVars>
  <w:rsids>
    <w:rsidRoot w:val="006658B5"/>
    <w:rsid w:val="0003742B"/>
    <w:rsid w:val="000A0173"/>
    <w:rsid w:val="002018FB"/>
    <w:rsid w:val="00202251"/>
    <w:rsid w:val="00241781"/>
    <w:rsid w:val="00256AC1"/>
    <w:rsid w:val="002C1E1D"/>
    <w:rsid w:val="002F0467"/>
    <w:rsid w:val="00311E5F"/>
    <w:rsid w:val="00366A95"/>
    <w:rsid w:val="003E2649"/>
    <w:rsid w:val="003F4DAC"/>
    <w:rsid w:val="00467E1A"/>
    <w:rsid w:val="00490393"/>
    <w:rsid w:val="004A2AF8"/>
    <w:rsid w:val="004C0A31"/>
    <w:rsid w:val="00503B0C"/>
    <w:rsid w:val="0053778D"/>
    <w:rsid w:val="005E6F4D"/>
    <w:rsid w:val="00662438"/>
    <w:rsid w:val="006658B5"/>
    <w:rsid w:val="006822B8"/>
    <w:rsid w:val="00682E79"/>
    <w:rsid w:val="006A1B9F"/>
    <w:rsid w:val="00711BBC"/>
    <w:rsid w:val="00721D05"/>
    <w:rsid w:val="00730AAC"/>
    <w:rsid w:val="007C3CEE"/>
    <w:rsid w:val="007F24F2"/>
    <w:rsid w:val="00801758"/>
    <w:rsid w:val="00836C4A"/>
    <w:rsid w:val="008D699C"/>
    <w:rsid w:val="00956EAB"/>
    <w:rsid w:val="009A1D5F"/>
    <w:rsid w:val="009C4954"/>
    <w:rsid w:val="00A62A2E"/>
    <w:rsid w:val="00A7086D"/>
    <w:rsid w:val="00A95EDC"/>
    <w:rsid w:val="00B050FA"/>
    <w:rsid w:val="00B921A9"/>
    <w:rsid w:val="00BA2219"/>
    <w:rsid w:val="00C0272D"/>
    <w:rsid w:val="00C82A31"/>
    <w:rsid w:val="00C9203A"/>
    <w:rsid w:val="00CC25AC"/>
    <w:rsid w:val="00CF284A"/>
    <w:rsid w:val="00D22262"/>
    <w:rsid w:val="00D24602"/>
    <w:rsid w:val="00D411A3"/>
    <w:rsid w:val="00D44D32"/>
    <w:rsid w:val="00D83F56"/>
    <w:rsid w:val="00D97DAF"/>
    <w:rsid w:val="00DF522D"/>
    <w:rsid w:val="00E01F27"/>
    <w:rsid w:val="00E60C62"/>
    <w:rsid w:val="00EA0C66"/>
    <w:rsid w:val="00F22DD4"/>
    <w:rsid w:val="00F76A80"/>
    <w:rsid w:val="00F81AAF"/>
    <w:rsid w:val="00F953A3"/>
    <w:rsid w:val="00F962F2"/>
    <w:rsid w:val="00FB4285"/>
    <w:rsid w:val="00FD7496"/>
    <w:rsid w:val="00FF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96C72F"/>
  <w15:docId w15:val="{5A74C48E-ADB6-4404-AD91-053816D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2438"/>
  </w:style>
  <w:style w:type="paragraph" w:styleId="berschrift1">
    <w:name w:val="heading 1"/>
    <w:basedOn w:val="Standard"/>
    <w:next w:val="Standard"/>
    <w:qFormat/>
    <w:rsid w:val="00662438"/>
    <w:pPr>
      <w:keepNext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6243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6243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6243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25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25A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7DAF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7DAF"/>
  </w:style>
  <w:style w:type="character" w:styleId="Funotenzeichen">
    <w:name w:val="footnote reference"/>
    <w:basedOn w:val="Absatz-Standardschriftart"/>
    <w:uiPriority w:val="99"/>
    <w:semiHidden/>
    <w:unhideWhenUsed/>
    <w:rsid w:val="00D97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Tenderer%20consortium_working%20group%20declaratio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7E3E0-5742-49A2-BAC7-0C6F60FA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Tenderer consortium_working group declaration.dotm</Template>
  <TotalTime>0</TotalTime>
  <Pages>1</Pages>
  <Words>213</Words>
  <Characters>1753</Characters>
  <Application>Microsoft Office Word</Application>
  <DocSecurity>0</DocSecurity>
  <Lines>64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Rohr Katrin</dc:creator>
  <cp:keywords/>
  <dc:description/>
  <cp:lastModifiedBy>Rohr Katrin</cp:lastModifiedBy>
  <cp:revision>1</cp:revision>
  <cp:lastPrinted>2011-12-29T08:45:00Z</cp:lastPrinted>
  <dcterms:created xsi:type="dcterms:W3CDTF">2026-07-17T08:08:00Z</dcterms:created>
  <dcterms:modified xsi:type="dcterms:W3CDTF">2026-07-17T08:09:00Z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1.00</vt:lpwstr>
  </property>
</Properties>
</file>